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100"/>
        <w:gridCol w:w="1301"/>
        <w:gridCol w:w="1343"/>
        <w:gridCol w:w="1287"/>
      </w:tblGrid>
      <w:tr w:rsidR="00BC74CA" w:rsidRPr="00FB6ED6" w:rsidTr="001B02C9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1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</w:tcPr>
          <w:p w:rsidR="00BC74CA" w:rsidRPr="00FB6ED6" w:rsidRDefault="00BC74CA" w:rsidP="00DB512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6ED6">
              <w:rPr>
                <w:rFonts w:ascii="Times New Roman" w:hAnsi="Times New Roman"/>
                <w:sz w:val="20"/>
                <w:szCs w:val="20"/>
              </w:rPr>
              <w:t>Приложение 6</w:t>
            </w:r>
          </w:p>
          <w:p w:rsidR="00BC74CA" w:rsidRPr="00FB6ED6" w:rsidRDefault="00BC74CA" w:rsidP="00DB512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6ED6">
              <w:rPr>
                <w:rFonts w:ascii="Times New Roman" w:hAnsi="Times New Roman"/>
                <w:sz w:val="20"/>
                <w:szCs w:val="20"/>
              </w:rPr>
              <w:t>к решению сессии Совета депутатов Щербаковского сельсовета Усть-Таркского района Новосибирской области  "О бюджетеЩербаковского сельсовета Усть-Таркского района Новосибирской области  на 2022 год  и плановый период 2023 и 2024 годов"от 27.12.2021 № 72</w:t>
            </w:r>
          </w:p>
        </w:tc>
      </w:tr>
      <w:tr w:rsidR="00BC74CA" w:rsidRPr="00FB6ED6" w:rsidTr="001B02C9">
        <w:trPr>
          <w:trHeight w:val="17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4CA" w:rsidRPr="00FB6ED6" w:rsidTr="00FB6ED6">
        <w:trPr>
          <w:trHeight w:val="76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4CA" w:rsidRPr="00FB6ED6" w:rsidTr="00FB6ED6">
        <w:trPr>
          <w:trHeight w:val="615"/>
        </w:trPr>
        <w:tc>
          <w:tcPr>
            <w:tcW w:w="957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E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Иные межбюджетные трансферты, перечисляемые из бюджета Щербаковского сельсовета Усть-Таркского района Новосибирской области </w:t>
            </w:r>
            <w:r w:rsidRPr="00FB6ED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 бюджет других</w:t>
            </w:r>
            <w:r w:rsidRPr="00FB6E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бюджетов бюджетной системы Российской Федерации на 2022 год и плановый период 2023 и 2024 годов </w:t>
            </w:r>
          </w:p>
        </w:tc>
      </w:tr>
      <w:tr w:rsidR="00BC74CA" w:rsidRPr="00FB6ED6" w:rsidTr="00FB6ED6">
        <w:trPr>
          <w:trHeight w:val="735"/>
        </w:trPr>
        <w:tc>
          <w:tcPr>
            <w:tcW w:w="957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C74CA" w:rsidRPr="00FB6ED6" w:rsidTr="00FB6ED6">
        <w:trPr>
          <w:trHeight w:val="435"/>
        </w:trPr>
        <w:tc>
          <w:tcPr>
            <w:tcW w:w="564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в тыс. рублях</w:t>
            </w:r>
          </w:p>
        </w:tc>
      </w:tr>
      <w:tr w:rsidR="00BC74CA" w:rsidRPr="00FB6ED6" w:rsidTr="00FB6ED6">
        <w:trPr>
          <w:trHeight w:val="1110"/>
        </w:trPr>
        <w:tc>
          <w:tcPr>
            <w:tcW w:w="54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00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Наименование иных межбюджетных трансфертов</w:t>
            </w:r>
          </w:p>
        </w:tc>
        <w:tc>
          <w:tcPr>
            <w:tcW w:w="1301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сумма на 2022 год</w:t>
            </w:r>
          </w:p>
        </w:tc>
        <w:tc>
          <w:tcPr>
            <w:tcW w:w="1343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сумма на 2023год</w:t>
            </w:r>
          </w:p>
        </w:tc>
        <w:tc>
          <w:tcPr>
            <w:tcW w:w="1287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сумма на 2024 год</w:t>
            </w:r>
          </w:p>
        </w:tc>
      </w:tr>
      <w:tr w:rsidR="00BC74CA" w:rsidRPr="00FB6ED6" w:rsidTr="00FB6ED6">
        <w:trPr>
          <w:trHeight w:val="274"/>
        </w:trPr>
        <w:tc>
          <w:tcPr>
            <w:tcW w:w="54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74CA" w:rsidRPr="00FB6ED6" w:rsidTr="00FB6ED6">
        <w:trPr>
          <w:trHeight w:val="1005"/>
        </w:trPr>
        <w:tc>
          <w:tcPr>
            <w:tcW w:w="54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Исполнение полномочий контрольно-счетного органа  на 2022 год и плановый период  2023 и 2024 годов Щербаковского сельсовета Усть-Таркского района Новосибирской области</w:t>
            </w:r>
          </w:p>
        </w:tc>
        <w:tc>
          <w:tcPr>
            <w:tcW w:w="1301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343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287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74CA" w:rsidRPr="00FB6ED6" w:rsidTr="00FB6ED6">
        <w:trPr>
          <w:trHeight w:val="945"/>
        </w:trPr>
        <w:tc>
          <w:tcPr>
            <w:tcW w:w="54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Выполнение полномочий по культуре переданные из бюджета Щербаковского сельсовета в бюджет муниципального района»  на 2022год и плановый период 2023-2024годов</w:t>
            </w:r>
          </w:p>
        </w:tc>
        <w:tc>
          <w:tcPr>
            <w:tcW w:w="1301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  <w:tc>
          <w:tcPr>
            <w:tcW w:w="1343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74CA" w:rsidRPr="00FB6ED6" w:rsidTr="00FB6ED6">
        <w:trPr>
          <w:trHeight w:val="315"/>
        </w:trPr>
        <w:tc>
          <w:tcPr>
            <w:tcW w:w="54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882,8</w:t>
            </w:r>
          </w:p>
        </w:tc>
        <w:tc>
          <w:tcPr>
            <w:tcW w:w="1343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287" w:type="dxa"/>
            <w:noWrap/>
          </w:tcPr>
          <w:p w:rsidR="00BC74CA" w:rsidRPr="00FB6ED6" w:rsidRDefault="00BC74CA" w:rsidP="00FB6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C74CA" w:rsidRPr="003927F0" w:rsidRDefault="00BC74C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C74CA" w:rsidRPr="003927F0" w:rsidRDefault="00BC74CA">
      <w:pPr>
        <w:rPr>
          <w:rFonts w:ascii="Times New Roman" w:hAnsi="Times New Roman"/>
          <w:sz w:val="24"/>
          <w:szCs w:val="24"/>
        </w:rPr>
      </w:pPr>
    </w:p>
    <w:sectPr w:rsidR="00BC74CA" w:rsidRPr="003927F0" w:rsidSect="003A2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7F0"/>
    <w:rsid w:val="00085DE6"/>
    <w:rsid w:val="001B02C9"/>
    <w:rsid w:val="003927F0"/>
    <w:rsid w:val="003A26F2"/>
    <w:rsid w:val="00732FCC"/>
    <w:rsid w:val="00AE334E"/>
    <w:rsid w:val="00BC74CA"/>
    <w:rsid w:val="00DB5129"/>
    <w:rsid w:val="00FB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3927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5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154</Words>
  <Characters>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2022-12-29T02:37:00Z</dcterms:created>
  <dcterms:modified xsi:type="dcterms:W3CDTF">2022-12-29T06:15:00Z</dcterms:modified>
</cp:coreProperties>
</file>